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49D404DE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</w:t>
      </w:r>
      <w:r w:rsidR="0022434D">
        <w:rPr>
          <w:rFonts w:cs="Arial"/>
          <w:b/>
          <w:sz w:val="24"/>
          <w:szCs w:val="24"/>
        </w:rPr>
        <w:t>9</w:t>
      </w:r>
      <w:r>
        <w:rPr>
          <w:b/>
          <w:i/>
          <w:sz w:val="28"/>
        </w:rPr>
        <w:tab/>
        <w:t>R5</w:t>
      </w:r>
      <w:r w:rsidR="00A04094">
        <w:rPr>
          <w:b/>
          <w:i/>
          <w:sz w:val="28"/>
        </w:rPr>
        <w:t>-</w:t>
      </w:r>
      <w:r w:rsidR="00A04094" w:rsidRPr="00A04094">
        <w:rPr>
          <w:b/>
          <w:i/>
          <w:sz w:val="28"/>
        </w:rPr>
        <w:t>2</w:t>
      </w:r>
      <w:r w:rsidR="00791759">
        <w:rPr>
          <w:b/>
          <w:i/>
          <w:sz w:val="28"/>
        </w:rPr>
        <w:t>3</w:t>
      </w:r>
      <w:bookmarkStart w:id="1" w:name="_GoBack"/>
      <w:bookmarkEnd w:id="1"/>
      <w:r w:rsidR="00991501" w:rsidRPr="00991501">
        <w:rPr>
          <w:b/>
          <w:i/>
          <w:sz w:val="28"/>
        </w:rPr>
        <w:t>2248</w:t>
      </w:r>
    </w:p>
    <w:p w14:paraId="4BD5D325" w14:textId="41BB8DBC" w:rsidR="00E61721" w:rsidRPr="0022434D" w:rsidRDefault="0022434D" w:rsidP="0022434D">
      <w:pPr>
        <w:pStyle w:val="CRCoverPage"/>
        <w:outlineLvl w:val="0"/>
        <w:rPr>
          <w:b/>
          <w:noProof/>
          <w:sz w:val="24"/>
        </w:rPr>
      </w:pPr>
      <w:r w:rsidRPr="00CE79C1">
        <w:rPr>
          <w:b/>
          <w:noProof/>
          <w:sz w:val="24"/>
        </w:rPr>
        <w:t>Incheon, South Korea</w:t>
      </w:r>
      <w:r>
        <w:rPr>
          <w:b/>
          <w:noProof/>
          <w:sz w:val="24"/>
        </w:rPr>
        <w:t>, May 22nd – May 26th,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18DC92D6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2434D">
              <w:t>CA_n2A</w:t>
            </w:r>
            <w:r w:rsidR="00791759" w:rsidRPr="00791759">
              <w:t>-n77A</w:t>
            </w:r>
            <w:r w:rsidR="00991501">
              <w:t xml:space="preserve"> PC2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00405AA8" w:rsidR="00E61721" w:rsidRDefault="002C4727" w:rsidP="0022434D">
            <w:pPr>
              <w:pStyle w:val="CRCoverPage"/>
              <w:spacing w:after="0"/>
              <w:ind w:left="100"/>
            </w:pPr>
            <w:r>
              <w:t>0</w:t>
            </w:r>
            <w:r w:rsidR="0022434D">
              <w:t>5</w:t>
            </w:r>
            <w:r w:rsidR="00C02C68">
              <w:t>-</w:t>
            </w:r>
            <w:r>
              <w:t>0</w:t>
            </w:r>
            <w:r w:rsidR="0022434D">
              <w:t>1</w:t>
            </w:r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25A2AB78" w:rsidR="00E61721" w:rsidRDefault="002243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4176288D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4637D0C" w:rsidR="00E61721" w:rsidRDefault="00ED7B0A">
            <w:pPr>
              <w:pStyle w:val="CRCoverPage"/>
              <w:spacing w:after="0"/>
              <w:rPr>
                <w:b/>
                <w:caps/>
              </w:rPr>
            </w:pPr>
            <w:r>
              <w:t>CA_n2</w:t>
            </w:r>
            <w:r w:rsidR="0022434D">
              <w:t>A</w:t>
            </w:r>
            <w:r w:rsidR="00791759">
              <w:t>-</w:t>
            </w:r>
            <w:r w:rsidR="00895996">
              <w:t>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D92E9" w14:textId="77777777" w:rsidR="00E474AF" w:rsidRDefault="00E474AF">
      <w:pPr>
        <w:spacing w:after="0"/>
      </w:pPr>
      <w:r>
        <w:separator/>
      </w:r>
    </w:p>
  </w:endnote>
  <w:endnote w:type="continuationSeparator" w:id="0">
    <w:p w14:paraId="134FB4F6" w14:textId="77777777" w:rsidR="00E474AF" w:rsidRDefault="00E474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93AB0" w14:textId="77777777" w:rsidR="00E474AF" w:rsidRDefault="00E474AF">
      <w:pPr>
        <w:spacing w:after="0"/>
      </w:pPr>
      <w:r>
        <w:separator/>
      </w:r>
    </w:p>
  </w:footnote>
  <w:footnote w:type="continuationSeparator" w:id="0">
    <w:p w14:paraId="3EA9F48E" w14:textId="77777777" w:rsidR="00E474AF" w:rsidRDefault="00E474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30B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01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29EB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2AE8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37A"/>
    <w:rsid w:val="00E37709"/>
    <w:rsid w:val="00E403D0"/>
    <w:rsid w:val="00E474AF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3B3984-BDA6-4599-BDEA-15EE9635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2023-05-05T18:10:00Z</dcterms:created>
  <dcterms:modified xsi:type="dcterms:W3CDTF">2023-05-26T00:35:00Z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